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Newport</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Newport</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Newport</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Newport</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Newport</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7.6%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Newport are estimated to have a score of 1-2 on the PGSI (low-risk gambling), whilst </w:t>
      </w:r>
      <w:r w:rsidRPr="00773DF7">
        <w:rPr>
          <w:rFonts w:ascii="Libre Franklin Light" w:hAnsi="Libre Franklin Light" w:cs="Calibri Light"/>
          <w:b/>
          <w:bCs/>
          <w:color w:val="C45911" w:themeColor="accent2" w:themeShade="BF"/>
        </w:rPr>
        <w:t xml:space="preserve">4.6%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2.4%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44.0% </w:t>
      </w:r>
      <w:r w:rsidRPr="004747BF">
        <w:rPr>
          <w:rFonts w:ascii="Libre Franklin Light" w:eastAsia="Times New Roman" w:hAnsi="Libre Franklin Light" w:cs="Calibri Light"/>
        </w:rPr>
        <w:t xml:space="preserve">of those respondents classified as PGSI 8+ in Newport</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Newport is estimated to be </w:t>
      </w:r>
      <w:r w:rsidRPr="00773DF7">
        <w:rPr>
          <w:rFonts w:ascii="Libre Franklin Light" w:eastAsia="Times New Roman" w:hAnsi="Libre Franklin Light" w:cs="Calibri Light"/>
          <w:b/>
          <w:bCs/>
          <w:color w:val="C45911" w:themeColor="accent2" w:themeShade="BF"/>
        </w:rPr>
        <w:t xml:space="preserve">£2,770,754</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Newport</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similar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14.6%</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Newport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7.6%</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Newport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4.6%</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Newport</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2.4%</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Newport.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Newport</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Newport.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Newport</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5.3%</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20.0%</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Newport</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44.0%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Newport.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Newport</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similar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6.6%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23.9%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Newport</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Newport</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50.0%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Newport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Newport</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Newport</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£2,770,754</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Newport</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£45,131</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£933,335</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£66,861</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£18,805</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£34,475</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£1,672,147</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£2,770,754</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Wales</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7.5%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3.2%</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6.1%,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3.1%</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3.6%</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3.2%</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Wales</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9.2%,</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3.2%</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Wales</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2.4%</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Newport</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Wales</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Newport</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21.7%</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Newport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21.8%</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Newport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14.5%</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9807E8">
              <w:rPr>
                <w:rFonts w:ascii="Libre Franklin Light" w:hAnsi="Libre Franklin Light" w:cs="Calibri Light"/>
              </w:rPr>
              <w:t xml:space="preserve">20.4%)</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21.1%)</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5.9%</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Newport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2.1%</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Newport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56.2%</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2.1%</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56.0%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Newport</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21.7%</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Wales</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20.4%)</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Newport</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21.8%</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21.1%</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Newport</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14.5%</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5.9%</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Newport</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similar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2.1%</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2.1%</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Newport</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similar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56.2%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56.0%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Newport</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32EC2963-2CC1-445E-B76F-35147AADE76B}"/>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